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BCE7342" w14:textId="77777777" w:rsidR="009D65D2" w:rsidRDefault="009D65D2" w:rsidP="009D65D2">
      <w:pPr>
        <w:pStyle w:val="NoSpacing"/>
      </w:pPr>
      <w:r>
        <w:rPr>
          <w:u w:val="single"/>
        </w:rPr>
        <w:t>John MARTON</w:t>
      </w:r>
      <w:r>
        <w:t xml:space="preserve">    </w:t>
      </w:r>
      <w:proofErr w:type="gramStart"/>
      <w:r>
        <w:t xml:space="preserve">   (</w:t>
      </w:r>
      <w:proofErr w:type="gramEnd"/>
      <w:r>
        <w:t>fl.1480)</w:t>
      </w:r>
    </w:p>
    <w:p w14:paraId="5A287A8D" w14:textId="77777777" w:rsidR="009D65D2" w:rsidRDefault="009D65D2" w:rsidP="009D65D2">
      <w:pPr>
        <w:pStyle w:val="NoSpacing"/>
      </w:pPr>
      <w:r>
        <w:t>of Magdalen College, Oxford University.</w:t>
      </w:r>
    </w:p>
    <w:p w14:paraId="5DF24950" w14:textId="77777777" w:rsidR="009D65D2" w:rsidRDefault="009D65D2" w:rsidP="009D65D2">
      <w:pPr>
        <w:pStyle w:val="NoSpacing"/>
      </w:pPr>
    </w:p>
    <w:p w14:paraId="32F376F4" w14:textId="77777777" w:rsidR="009D65D2" w:rsidRDefault="009D65D2" w:rsidP="009D65D2">
      <w:pPr>
        <w:pStyle w:val="NoSpacing"/>
      </w:pPr>
    </w:p>
    <w:p w14:paraId="41272FE7" w14:textId="77777777" w:rsidR="009D65D2" w:rsidRDefault="009D65D2" w:rsidP="009D65D2">
      <w:pPr>
        <w:pStyle w:val="NoSpacing"/>
      </w:pPr>
      <w:r>
        <w:tab/>
        <w:t>1480</w:t>
      </w:r>
      <w:r>
        <w:tab/>
        <w:t>Proctor.</w:t>
      </w:r>
    </w:p>
    <w:p w14:paraId="176592C7" w14:textId="77777777" w:rsidR="009D65D2" w:rsidRDefault="009D65D2" w:rsidP="009D65D2">
      <w:pPr>
        <w:pStyle w:val="NoSpacing"/>
      </w:pPr>
      <w:r>
        <w:tab/>
      </w:r>
      <w:r>
        <w:tab/>
        <w:t xml:space="preserve">("Oxford </w:t>
      </w:r>
      <w:proofErr w:type="spellStart"/>
      <w:r>
        <w:t>Honours</w:t>
      </w:r>
      <w:proofErr w:type="spellEnd"/>
      <w:r>
        <w:t xml:space="preserve"> 1220 – 1896" pub. The Clarendon Press 1894 p.166)</w:t>
      </w:r>
    </w:p>
    <w:p w14:paraId="2EBC9850" w14:textId="77777777" w:rsidR="009D65D2" w:rsidRDefault="009D65D2" w:rsidP="009D65D2">
      <w:pPr>
        <w:pStyle w:val="NoSpacing"/>
      </w:pPr>
    </w:p>
    <w:p w14:paraId="142BFB80" w14:textId="77777777" w:rsidR="009D65D2" w:rsidRDefault="009D65D2" w:rsidP="009D65D2">
      <w:pPr>
        <w:pStyle w:val="NoSpacing"/>
      </w:pPr>
    </w:p>
    <w:p w14:paraId="765C0715" w14:textId="77777777" w:rsidR="009D65D2" w:rsidRDefault="009D65D2" w:rsidP="009D65D2">
      <w:pPr>
        <w:pStyle w:val="NoSpacing"/>
      </w:pPr>
      <w:r>
        <w:t>2 December 2024</w:t>
      </w:r>
    </w:p>
    <w:p w14:paraId="6ECE4252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00ECB29" w14:textId="77777777" w:rsidR="009D65D2" w:rsidRDefault="009D65D2" w:rsidP="009139A6">
      <w:r>
        <w:separator/>
      </w:r>
    </w:p>
  </w:endnote>
  <w:endnote w:type="continuationSeparator" w:id="0">
    <w:p w14:paraId="5B23964D" w14:textId="77777777" w:rsidR="009D65D2" w:rsidRDefault="009D65D2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6E02873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C4F332E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F3ECD0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8997C62" w14:textId="77777777" w:rsidR="009D65D2" w:rsidRDefault="009D65D2" w:rsidP="009139A6">
      <w:r>
        <w:separator/>
      </w:r>
    </w:p>
  </w:footnote>
  <w:footnote w:type="continuationSeparator" w:id="0">
    <w:p w14:paraId="4F4F240D" w14:textId="77777777" w:rsidR="009D65D2" w:rsidRDefault="009D65D2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229260F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FFC408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9E5E29F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65D2"/>
    <w:rsid w:val="000666E0"/>
    <w:rsid w:val="00101CE1"/>
    <w:rsid w:val="002510B7"/>
    <w:rsid w:val="00270799"/>
    <w:rsid w:val="005C130B"/>
    <w:rsid w:val="00826F5C"/>
    <w:rsid w:val="009139A6"/>
    <w:rsid w:val="009411C2"/>
    <w:rsid w:val="009448BB"/>
    <w:rsid w:val="00947624"/>
    <w:rsid w:val="009D65D2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8D9D0C"/>
  <w15:chartTrackingRefBased/>
  <w15:docId w15:val="{5C9E24A8-803F-477B-86D1-5D270DB91E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25</Words>
  <Characters>148</Characters>
  <Application>Microsoft Office Word</Application>
  <DocSecurity>0</DocSecurity>
  <Lines>1</Lines>
  <Paragraphs>1</Paragraphs>
  <ScaleCrop>false</ScaleCrop>
  <Company/>
  <LinksUpToDate>false</LinksUpToDate>
  <CharactersWithSpaces>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2024-12-07T09:27:00Z</dcterms:created>
  <dcterms:modified xsi:type="dcterms:W3CDTF">2024-12-07T09:28:00Z</dcterms:modified>
</cp:coreProperties>
</file>